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ed38d0a" w14:textId="ed38d0a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5F43F9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9327B7">
        <w:t>5. studenog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C87388">
        <w:t xml:space="preserve"> </w:t>
      </w:r>
      <w:r w:rsidRPr="005F43F9" w:rsidR="005F43F9">
        <w:t>TEMPO VODICE d.o.o., Vodice, Blata 88, OIB:27405111060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9327B7">
        <w:t>9,10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Pr="00A75398" w:rsidR="00137F86" w:rsidP="00137F86" w:rsidRDefault="00137F86">
      <w:r w:rsidRPr="00A75398">
        <w:t xml:space="preserve">   </w:t>
      </w:r>
    </w:p>
    <w:p w:rsidR="00137F86" w:rsidP="00137F86" w:rsidRDefault="00137F86">
      <w:pPr>
        <w:jc w:val="both"/>
      </w:pPr>
      <w:r w:rsidRPr="00A75398">
        <w:t>-</w:t>
      </w:r>
      <w:r w:rsidRPr="00A75398">
        <w:tab/>
        <w:t xml:space="preserve">za dužnika: </w:t>
      </w:r>
      <w:r w:rsidR="00362E5A">
        <w:t>nitko, uredno pozvan</w:t>
      </w:r>
    </w:p>
    <w:p w:rsidR="00362E5A" w:rsidP="00137F86" w:rsidRDefault="00362E5A">
      <w:pPr>
        <w:jc w:val="both"/>
      </w:pPr>
    </w:p>
    <w:p w:rsidR="00362E5A" w:rsidP="00137F86" w:rsidRDefault="00362E5A">
      <w:pPr>
        <w:jc w:val="both"/>
      </w:pPr>
      <w:r>
        <w:t xml:space="preserve">Konstatira se da je neposredno prije održavanja današnjeg ročišta u spis predmeta zaprimljen e-mail </w:t>
      </w:r>
      <w:proofErr w:type="spellStart"/>
      <w:r>
        <w:t>zz</w:t>
      </w:r>
      <w:proofErr w:type="spellEnd"/>
      <w:r>
        <w:t xml:space="preserve"> dužnika kojim isti opravdava svoj nedolazak na današnje ročište zbog temperature kao i cjelokupne situacije u svezi s COVID 19.</w:t>
      </w:r>
    </w:p>
    <w:p w:rsidR="0029467D" w:rsidP="0029467D" w:rsidRDefault="0029467D">
      <w:pPr>
        <w:jc w:val="both"/>
      </w:pPr>
    </w:p>
    <w:p w:rsidRPr="00A75398" w:rsidR="0029467D" w:rsidP="0029467D" w:rsidRDefault="0029467D">
      <w:pPr>
        <w:jc w:val="both"/>
      </w:pPr>
      <w:r w:rsidRPr="00A75398">
        <w:t xml:space="preserve">Sud donosi </w:t>
      </w: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jc w:val="center"/>
      </w:pPr>
      <w:r w:rsidRPr="00A75398">
        <w:t xml:space="preserve">r j e š e nj e </w:t>
      </w:r>
    </w:p>
    <w:p w:rsidRPr="00A75398" w:rsidR="0029467D" w:rsidP="0029467D" w:rsidRDefault="0029467D">
      <w:pPr>
        <w:jc w:val="center"/>
      </w:pPr>
    </w:p>
    <w:p w:rsidRPr="00A75398" w:rsidR="0029467D" w:rsidP="0029467D" w:rsidRDefault="0029467D">
      <w:pPr>
        <w:jc w:val="both"/>
      </w:pPr>
      <w:r>
        <w:t xml:space="preserve">Današnje ročište se odgađa, a sljedeće se zakazuje za dan </w:t>
      </w:r>
      <w:r w:rsidR="00362E5A">
        <w:t>27</w:t>
      </w:r>
      <w:r w:rsidR="0015658B">
        <w:t>. studenog</w:t>
      </w:r>
      <w:r>
        <w:t xml:space="preserve"> 2020. u </w:t>
      </w:r>
      <w:r w:rsidR="00362E5A">
        <w:t>9,50</w:t>
      </w:r>
      <w:r>
        <w:t xml:space="preserve"> sati, sudnica 14/I,</w:t>
      </w:r>
      <w:r w:rsidR="00362E5A">
        <w:t xml:space="preserve"> na kojem će se ročištu pozvati </w:t>
      </w:r>
      <w:proofErr w:type="spellStart"/>
      <w:r w:rsidR="00362E5A">
        <w:t>zz</w:t>
      </w:r>
      <w:proofErr w:type="spellEnd"/>
      <w:r w:rsidR="00362E5A">
        <w:t xml:space="preserve"> dužnika dostavom ovog ročišnog zapisnika, a koji zapisnik će se objaviti na e-Oglasna ploča sudova</w:t>
      </w:r>
      <w:r>
        <w:t xml:space="preserve">. </w:t>
      </w: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jc w:val="center"/>
      </w:pPr>
      <w:r w:rsidRPr="00A75398">
        <w:t xml:space="preserve">Dovršeno u </w:t>
      </w:r>
      <w:r w:rsidR="00362E5A">
        <w:t>9,15</w:t>
      </w:r>
      <w:r w:rsidRPr="00A75398">
        <w:t xml:space="preserve"> sati.</w:t>
      </w:r>
    </w:p>
    <w:p w:rsidRPr="00A75398" w:rsidR="0029467D" w:rsidP="0029467D" w:rsidRDefault="0029467D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jc w:val="both"/>
      </w:pPr>
    </w:p>
    <w:p w:rsidRPr="00A75398" w:rsidR="0029467D" w:rsidP="0029467D" w:rsidRDefault="0029467D">
      <w:pPr>
        <w:ind w:left="2832" w:firstLine="708"/>
      </w:pPr>
    </w:p>
    <w:p w:rsidRPr="00A75398" w:rsidR="0029467D" w:rsidP="0029467D" w:rsidRDefault="0029467D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       </w:t>
      </w: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29467D" w:rsidP="00137F86" w:rsidRDefault="0029467D">
      <w:pPr>
        <w:jc w:val="both"/>
      </w:pPr>
    </w:p>
    <w:p w:rsidR="00646336" w:rsidP="004F16DA" w:rsidRDefault="00646336">
      <w:pPr>
        <w:jc w:val="both"/>
      </w:pPr>
    </w:p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2D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5F43F9">
      <w:t>92</w:t>
    </w:r>
    <w:r w:rsidR="002F44FD">
      <w:t>/2020-</w:t>
    </w:r>
    <w:r w:rsidR="009327B7">
      <w:t>16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F43F9">
      <w:t>92</w:t>
    </w:r>
    <w:r w:rsidR="00242F0F">
      <w:t>/2020-</w:t>
    </w:r>
    <w:r w:rsidR="00362E5A">
      <w:t>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9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1204"/>
    <w:rsid w:val="0006551C"/>
    <w:rsid w:val="00071F97"/>
    <w:rsid w:val="00072EF7"/>
    <w:rsid w:val="000766B4"/>
    <w:rsid w:val="0009776B"/>
    <w:rsid w:val="000A0E6E"/>
    <w:rsid w:val="000A3F9F"/>
    <w:rsid w:val="000A5043"/>
    <w:rsid w:val="000A61DE"/>
    <w:rsid w:val="000A7A87"/>
    <w:rsid w:val="000B4247"/>
    <w:rsid w:val="000B5A05"/>
    <w:rsid w:val="000C0BF3"/>
    <w:rsid w:val="000C5F91"/>
    <w:rsid w:val="000C62D6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5658B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E81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25CF"/>
    <w:rsid w:val="002930D3"/>
    <w:rsid w:val="002944C0"/>
    <w:rsid w:val="0029467D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2E5A"/>
    <w:rsid w:val="003635BD"/>
    <w:rsid w:val="00366BC8"/>
    <w:rsid w:val="003708D2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0773"/>
    <w:rsid w:val="003D53E7"/>
    <w:rsid w:val="003D63B0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9B3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4B59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1861"/>
    <w:rsid w:val="005C685A"/>
    <w:rsid w:val="005D4DDD"/>
    <w:rsid w:val="005D5C1A"/>
    <w:rsid w:val="005E3615"/>
    <w:rsid w:val="005E50EF"/>
    <w:rsid w:val="005F43F9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08FF"/>
    <w:rsid w:val="006F1E65"/>
    <w:rsid w:val="00700F47"/>
    <w:rsid w:val="007030AF"/>
    <w:rsid w:val="00706451"/>
    <w:rsid w:val="00710BB2"/>
    <w:rsid w:val="007123F5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5C16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2EB4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27B7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5D7A"/>
    <w:rsid w:val="009C7BAB"/>
    <w:rsid w:val="009D5044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A53FB"/>
    <w:rsid w:val="00AB396A"/>
    <w:rsid w:val="00AB49CC"/>
    <w:rsid w:val="00AB5DDB"/>
    <w:rsid w:val="00AB5F5E"/>
    <w:rsid w:val="00AC00F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80760"/>
    <w:rsid w:val="00B83AD2"/>
    <w:rsid w:val="00B8603B"/>
    <w:rsid w:val="00B900C5"/>
    <w:rsid w:val="00B90740"/>
    <w:rsid w:val="00BA008E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87388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21F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23D6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9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0C62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62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62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62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62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6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5. studenog 2020.</izvorni_sadrzaj>
    <derivirana_varijabla naziv="DomainObject.StvarniPocetakDatum_1">5. studenog 2020.</derivirana_varijabla>
  </DomainObject.StvarniPocetakDatum>
  <DomainObject.StvarniZavrsetakDatum>
    <izvorni_sadrzaj>5. studenog 2020.</izvorni_sadrzaj>
    <derivirana_varijabla naziv="DomainObject.StvarniZavrsetakDatum_1">5. studenog 2020.</derivirana_varijabla>
  </DomainObject.StvarniZavrsetakDatum>
  <DomainObject.PlaniraniZavrsetakDatum>
    <izvorni_sadrzaj>5. studenog 2020.</izvorni_sadrzaj>
    <derivirana_varijabla naziv="DomainObject.PlaniraniZavrsetakDatum_1">5. studenog 2020.</derivirana_varijabla>
  </DomainObject.PlaniraniZavrsetakDatum>
  <DomainObject.PlaniraniPocetakDatum>
    <izvorni_sadrzaj>5. studenog 2020.</izvorni_sadrzaj>
    <derivirana_varijabla naziv="DomainObject.PlaniraniPocetakDatum_1">5. studenog 2020.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2020.</izvorni_sadrzaj>
    <derivirana_varijabla naziv="DomainObject.Zapisnik.DatumKreiranja_1">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St-92/2020-13</izvorni_sadrzaj>
    <derivirana_varijabla naziv="DomainObject.Zapisnik.Oznaka_1">St-92/2020-13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St-92/2020</izvorni_sadrzaj>
    <derivirana_varijabla naziv="DomainObject.Predmet.OznakaBroj_1">St-92/2020</derivirana_varijabla>
  </DomainObject.Predmet.OznakaBroj>
  <DomainObject.Predmet.OznakaBrojOptuznogAkta>
    <izvorni_sadrzaj>04-06-20-1266</izvorni_sadrzaj>
    <derivirana_varijabla naziv="DomainObject.Predmet.OznakaBrojOptuznogAkta_1">04-06-20-1266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TEMPO VODICE d.o.o.</izvorni_sadrzaj>
    <derivirana_varijabla naziv="DomainObject.Predmet.ProtustrankaFormated_1">  TEMPO VODICE d.o.o.</derivirana_varijabla>
  </DomainObject.Predmet.ProtustrankaFormated>
  <DomainObject.Predmet.ProtustrankaFormatedOIB>
    <izvorni_sadrzaj>  TEMPO VODICE d.o.o., OIB 27405111060</izvorni_sadrzaj>
    <derivirana_varijabla naziv="DomainObject.Predmet.ProtustrankaFormatedOIB_1">  TEMPO VODICE d.o.o., OIB 27405111060</derivirana_varijabla>
  </DomainObject.Predmet.ProtustrankaFormatedOIB>
  <DomainObject.Predmet.ProtustrankaFormatedWithAdress>
    <izvorni_sadrzaj> TEMPO VODICE d.o.o., Blata 88, 22211 Vodice</izvorni_sadrzaj>
    <derivirana_varijabla naziv="DomainObject.Predmet.ProtustrankaFormatedWithAdress_1"> TEMPO VODICE d.o.o., Blata 88, 22211 Vodice</derivirana_varijabla>
  </DomainObject.Predmet.ProtustrankaFormatedWithAdress>
  <DomainObject.Predmet.ProtustrankaFormatedWithAdressOIB>
    <izvorni_sadrzaj> TEMPO VODICE d.o.o., OIB 27405111060, Blata 88, 22211 Vodice</izvorni_sadrzaj>
    <derivirana_varijabla naziv="DomainObject.Predmet.ProtustrankaFormatedWithAdressOIB_1"> TEMPO VODICE d.o.o., OIB 27405111060, Blata 88, 22211 Vodice</derivirana_varijabla>
  </DomainObject.Predmet.ProtustrankaFormatedWithAdressOIB>
  <DomainObject.Predmet.ProtustrankaWithAdress>
    <izvorni_sadrzaj>TEMPO VODICE d.o.o. Blata 88, 22211 Vodice</izvorni_sadrzaj>
    <derivirana_varijabla naziv="DomainObject.Predmet.ProtustrankaWithAdress_1">TEMPO VODICE d.o.o. Blata 88, 22211 Vodice</derivirana_varijabla>
  </DomainObject.Predmet.ProtustrankaWithAdress>
  <DomainObject.Predmet.ProtustrankaWithAdressOIB>
    <izvorni_sadrzaj>TEMPO VODICE d.o.o., OIB 27405111060, Blata 88, 22211 Vodice</izvorni_sadrzaj>
    <derivirana_varijabla naziv="DomainObject.Predmet.ProtustrankaWithAdressOIB_1">TEMPO VODICE d.o.o., OIB 27405111060, Blata 88, 22211 Vodice</derivirana_varijabla>
  </DomainObject.Predmet.ProtustrankaWithAdressOIB>
  <DomainObject.Predmet.ProtustrankaNazivFormated>
    <izvorni_sadrzaj>TEMPO VODICE d.o.o.</izvorni_sadrzaj>
    <derivirana_varijabla naziv="DomainObject.Predmet.ProtustrankaNazivFormated_1">TEMPO VODICE d.o.o.</derivirana_varijabla>
  </DomainObject.Predmet.ProtustrankaNazivFormated>
  <DomainObject.Predmet.ProtustrankaNazivFormatedOIB>
    <izvorni_sadrzaj>TEMPO VODICE d.o.o., OIB 27405111060</izvorni_sadrzaj>
    <derivirana_varijabla naziv="DomainObject.Predmet.ProtustrankaNazivFormatedOIB_1">TEMPO VODICE d.o.o., OIB 27405111060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TEMPO VODICE d.o.o.</item>
    </izvorni_sadrzaj>
    <derivirana_varijabla naziv="DomainObject.Predmet.ProtuStrankaListFormated_1">
      <item>TEMPO VODICE d.o.o.</item>
    </derivirana_varijabla>
  </DomainObject.Predmet.ProtuStrankaListFormated>
  <DomainObject.Predmet.ProtuStrankaListFormatedOIB>
    <izvorni_sadrzaj>
      <item>TEMPO VODICE d.o.o., OIB 27405111060</item>
    </izvorni_sadrzaj>
    <derivirana_varijabla naziv="DomainObject.Predmet.ProtuStrankaListFormatedOIB_1">
      <item>TEMPO VODICE d.o.o., OIB 27405111060</item>
    </derivirana_varijabla>
  </DomainObject.Predmet.ProtuStrankaListFormatedOIB>
  <DomainObject.Predmet.ProtuStrankaListFormatedWithAdress>
    <izvorni_sadrzaj>
      <item>TEMPO VODICE d.o.o., Blata 88, 22211 Vodice</item>
    </izvorni_sadrzaj>
    <derivirana_varijabla naziv="DomainObject.Predmet.ProtuStrankaListFormatedWithAdress_1">
      <item>TEMPO VODICE d.o.o., Blata 88, 22211 Vodice</item>
    </derivirana_varijabla>
  </DomainObject.Predmet.ProtuStrankaListFormatedWithAdress>
  <DomainObject.Predmet.ProtuStrankaListFormatedWithAdressOIB>
    <izvorni_sadrzaj>
      <item>TEMPO VODICE d.o.o., OIB 27405111060, Blata 88, 22211 Vodice</item>
    </izvorni_sadrzaj>
    <derivirana_varijabla naziv="DomainObject.Predmet.ProtuStrankaListFormatedWithAdressOIB_1">
      <item>TEMPO VODICE d.o.o., OIB 27405111060, Blata 88, 22211 Vodice</item>
    </derivirana_varijabla>
  </DomainObject.Predmet.ProtuStrankaListFormatedWithAdressOIB>
  <DomainObject.Predmet.ProtuStrankaListNazivFormated>
    <izvorni_sadrzaj>
      <item>TEMPO VODICE d.o.o.</item>
    </izvorni_sadrzaj>
    <derivirana_varijabla naziv="DomainObject.Predmet.ProtuStrankaListNazivFormated_1">
      <item>TEMPO VODICE d.o.o.</item>
    </derivirana_varijabla>
  </DomainObject.Predmet.ProtuStrankaListNazivFormated>
  <DomainObject.Predmet.ProtuStrankaListNazivFormatedOIB>
    <izvorni_sadrzaj>
      <item>TEMPO VODICE d.o.o., OIB 27405111060</item>
    </izvorni_sadrzaj>
    <derivirana_varijabla naziv="DomainObject.Predmet.ProtuStrankaListNazivFormatedOIB_1">
      <item>TEMPO VODICE d.o.o., OIB 27405111060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2020.</izvorni_sadrzaj>
    <derivirana_varijabla naziv="DomainObject.Datum_1">5. studenog 2020.</derivirana_varijabla>
  </DomainObject.Datum>
  <DomainObject.PoslovniBrojDokumenta>
    <izvorni_sadrzaj>St-92/2020-13</izvorni_sadrzaj>
    <derivirana_varijabla naziv="DomainObject.PoslovniBrojDokumenta_1">St-92/2020-13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TEMPO VODICE d.o.o.</izvorni_sadrzaj>
    <derivirana_varijabla naziv="DomainObject.Predmet.ProtustrankaIDrugi_1">TEMPO VODICE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TEMPO VODICE d.o.o., OIB 27405111060, Blata 88, 22211 Vodice</izvorni_sadrzaj>
    <derivirana_varijabla naziv="DomainObject.Predmet.ProtustrankaIDrugiAdressOIB_1">TEMPO VODICE d.o.o., OIB 27405111060, Blata 88,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 VODICE d.o.o.</item>
      <item>Financijska agencija</item>
    </izvorni_sadrzaj>
    <derivirana_varijabla naziv="DomainObject.Predmet.SudioniciListNaziv_1">
      <item>TEMPO VODICE d.o.o.</item>
      <item>Financijska agencija</item>
    </derivirana_varijabla>
  </DomainObject.Predmet.SudioniciListNaziv>
  <DomainObject.Predmet.SudioniciListAdressOIB>
    <izvorni_sadrzaj>
      <item>TEMPO VODICE d.o.o., OIB 27405111060, Blata 88,22211 Vodice</item>
      <item>Financijska agencija, OIB 85821130368, PERIVOJ L.MARUNE 1,22000 Šibenik</item>
    </izvorni_sadrzaj>
    <derivirana_varijabla naziv="DomainObject.Predmet.SudioniciListAdressOIB_1">
      <item>TEMPO VODICE d.o.o., OIB 27405111060, Blata 88,22211 Vodice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27405111060</item>
      <item>, OIB 85821130368</item>
    </izvorni_sadrzaj>
    <derivirana_varijabla naziv="DomainObject.Predmet.SudioniciListNazivOIB_1">
      <item>, OIB 27405111060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F479E-065F-4447-BE13-41A98B8DC6B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166</properties:Words>
  <properties:Characters>858</properties:Characters>
  <properties:Lines>46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2020-11-04T07:14:00Z</dcterms:created>
  <dc:creator>Ardena Bajlo</dc:creator>
  <cp:lastModifiedBy>Kristina Njegovan</cp:lastModifiedBy>
  <cp:lastPrinted>2020-08-27T09:05:00Z</cp:lastPrinted>
  <dcterms:modified xmlns:xsi="http://www.w3.org/2001/XMLSchema-instance" xsi:type="dcterms:W3CDTF">2020-11-05T11:59:00Z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St-92/2020-13 / Zapisnik - Ročište radi izjašnjenja o prijedlogu za otvaranje steč.post (St-92-20 - TEMPO VODICE d.o.o.5.11.20.docx)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